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7F2DB" w14:textId="77777777" w:rsidR="003B5D7D" w:rsidRDefault="003B5D7D" w:rsidP="00EE1317">
      <w:pPr>
        <w:pStyle w:val="Title"/>
        <w:rPr>
          <w:rFonts w:ascii="Calibri" w:hAnsi="Calibri"/>
        </w:rPr>
      </w:pPr>
      <w:r w:rsidRPr="003B5D7D">
        <w:rPr>
          <w:rFonts w:ascii="Calibri" w:hAnsi="Calibri"/>
        </w:rPr>
        <w:t>INFRASTRUCTURE SERVICE ADMINISTRATION AND SECURITY</w:t>
      </w:r>
    </w:p>
    <w:p w14:paraId="2F46CFF1" w14:textId="2535C29E" w:rsidR="007F4115" w:rsidRPr="0029686B" w:rsidRDefault="003B5D7D" w:rsidP="00EE1317">
      <w:pPr>
        <w:pStyle w:val="Title"/>
        <w:rPr>
          <w:rFonts w:ascii="Calibri" w:hAnsi="Calibri"/>
          <w:b/>
          <w:sz w:val="36"/>
        </w:rPr>
      </w:pPr>
      <w:r>
        <w:rPr>
          <w:rFonts w:ascii="Calibri" w:hAnsi="Calibri"/>
          <w:b/>
          <w:sz w:val="36"/>
        </w:rPr>
        <w:t>apache introduction</w:t>
      </w:r>
    </w:p>
    <w:p w14:paraId="4AA41B2E" w14:textId="77777777" w:rsidR="007F4115" w:rsidRDefault="007F4115" w:rsidP="000211A1"/>
    <w:p w14:paraId="08CC9AE4" w14:textId="77777777" w:rsidR="003B5D7D" w:rsidRDefault="003B5D7D" w:rsidP="0029686B">
      <w:pPr>
        <w:pStyle w:val="Heading1"/>
      </w:pPr>
      <w:r w:rsidRPr="003B5D7D">
        <w:t>APACHE INSTALLATION AND CONFIGURATION</w:t>
      </w:r>
    </w:p>
    <w:p w14:paraId="0F689665" w14:textId="77777777" w:rsidR="007F4115" w:rsidRDefault="007F4115" w:rsidP="00EE1317">
      <w:bookmarkStart w:id="0" w:name="_bookmark1"/>
      <w:bookmarkEnd w:id="0"/>
    </w:p>
    <w:p w14:paraId="3A5E5E6F" w14:textId="206865A7" w:rsidR="007F4115" w:rsidRPr="0029686B" w:rsidRDefault="003B5D7D" w:rsidP="00545D68">
      <w:pPr>
        <w:pStyle w:val="Heading3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answer key</w:t>
      </w:r>
    </w:p>
    <w:p w14:paraId="7143E90B" w14:textId="77777777" w:rsidR="003B5D7D" w:rsidRDefault="003B5D7D" w:rsidP="00CD7D58">
      <w:pPr>
        <w:rPr>
          <w:sz w:val="24"/>
          <w:szCs w:val="24"/>
        </w:rPr>
      </w:pPr>
    </w:p>
    <w:p w14:paraId="18F851D6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is / describe the directive: Listen</w:t>
      </w:r>
    </w:p>
    <w:p w14:paraId="0968469A" w14:textId="77777777" w:rsidR="003B5D7D" w:rsidRP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>The Listen command identifies the ports on which the Web server accepts incoming requests.</w:t>
      </w:r>
    </w:p>
    <w:p w14:paraId="00693CD8" w14:textId="77777777" w:rsidR="003B5D7D" w:rsidRPr="003B5D7D" w:rsidRDefault="003B5D7D" w:rsidP="003B5D7D">
      <w:pPr>
        <w:rPr>
          <w:sz w:val="24"/>
        </w:rPr>
      </w:pPr>
    </w:p>
    <w:p w14:paraId="604FD51A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is / describe the directive: ServerName</w:t>
      </w:r>
    </w:p>
    <w:p w14:paraId="71AF2DD8" w14:textId="77777777" w:rsidR="003B5D7D" w:rsidRP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>ServerName specifies a hostname and port number (matching the Listen directive) for the server. The ServerName does not need to match the machine's actual hostname.</w:t>
      </w:r>
    </w:p>
    <w:p w14:paraId="687EB92B" w14:textId="77777777" w:rsidR="003B5D7D" w:rsidRPr="003B5D7D" w:rsidRDefault="003B5D7D" w:rsidP="003B5D7D">
      <w:pPr>
        <w:rPr>
          <w:sz w:val="24"/>
        </w:rPr>
      </w:pPr>
    </w:p>
    <w:p w14:paraId="609290A5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is / describe the directive: ServerAdmin</w:t>
      </w:r>
    </w:p>
    <w:p w14:paraId="71C3E49A" w14:textId="77777777" w:rsidR="003B5D7D" w:rsidRP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>Sets the ServerAdmin directive to the email address of the Web server administrator.</w:t>
      </w:r>
    </w:p>
    <w:p w14:paraId="0325DFE9" w14:textId="77777777" w:rsidR="003B5D7D" w:rsidRPr="003B5D7D" w:rsidRDefault="003B5D7D" w:rsidP="003B5D7D">
      <w:pPr>
        <w:rPr>
          <w:sz w:val="24"/>
        </w:rPr>
      </w:pPr>
    </w:p>
    <w:p w14:paraId="5F0B99C7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is / describe the directive: ServerSignature</w:t>
      </w:r>
    </w:p>
    <w:p w14:paraId="5B17409C" w14:textId="77777777" w:rsidR="003B5D7D" w:rsidRP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>The ServerSignature directive adds a line containing the Apache HTTP Server server version and the ServerName to any server-generated documents, such as error messages sent back to clients.</w:t>
      </w:r>
    </w:p>
    <w:p w14:paraId="26167EEF" w14:textId="77777777" w:rsidR="003B5D7D" w:rsidRPr="003B5D7D" w:rsidRDefault="003B5D7D" w:rsidP="003B5D7D">
      <w:pPr>
        <w:rPr>
          <w:sz w:val="24"/>
        </w:rPr>
      </w:pPr>
    </w:p>
    <w:p w14:paraId="48105DA2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is / describe the directive: DirectoryIndex</w:t>
      </w:r>
    </w:p>
    <w:p w14:paraId="36E4DC48" w14:textId="77777777" w:rsidR="003B5D7D" w:rsidRP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>The DirectoryIndex is the default page served by the server when a user requests an index of a directory by specifying a forward slash (/) at the end of the directory name.</w:t>
      </w:r>
    </w:p>
    <w:p w14:paraId="04E37420" w14:textId="77777777" w:rsidR="003B5D7D" w:rsidRPr="003B5D7D" w:rsidRDefault="003B5D7D" w:rsidP="003B5D7D">
      <w:pPr>
        <w:rPr>
          <w:sz w:val="24"/>
        </w:rPr>
      </w:pPr>
    </w:p>
    <w:p w14:paraId="24EAAB6B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is / describe the directive: DocumentRoot</w:t>
      </w:r>
    </w:p>
    <w:p w14:paraId="59BEFFC3" w14:textId="77777777" w:rsidR="003B5D7D" w:rsidRP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>DocumentRoot is the directory which contains most of the HTML files which are served in response to requests.</w:t>
      </w:r>
    </w:p>
    <w:p w14:paraId="0F66B828" w14:textId="77777777" w:rsidR="003B5D7D" w:rsidRPr="003B5D7D" w:rsidRDefault="003B5D7D" w:rsidP="003B5D7D">
      <w:pPr>
        <w:rPr>
          <w:sz w:val="24"/>
        </w:rPr>
      </w:pPr>
    </w:p>
    <w:p w14:paraId="72B3819D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is / describe the directive: Include conf.d/*.conf</w:t>
      </w:r>
    </w:p>
    <w:p w14:paraId="6B804EE1" w14:textId="1703AAB4" w:rsid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>For the server to use individually packaged modules, such as mod_ssl, mod_perl, and php, include conf.d/*.conf must be included in Section 1: Global Environment of httpd.conf.</w:t>
      </w:r>
    </w:p>
    <w:p w14:paraId="02B87743" w14:textId="77777777" w:rsidR="003B5D7D" w:rsidRPr="003B5D7D" w:rsidRDefault="003B5D7D" w:rsidP="003B5D7D">
      <w:pPr>
        <w:rPr>
          <w:sz w:val="24"/>
        </w:rPr>
      </w:pPr>
    </w:p>
    <w:p w14:paraId="345F0ED7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>Q:</w:t>
      </w:r>
      <w:r w:rsidRPr="003B5D7D">
        <w:rPr>
          <w:b/>
          <w:sz w:val="24"/>
        </w:rPr>
        <w:tab/>
        <w:t>What other ways can you check to see if the web server is running?</w:t>
      </w:r>
    </w:p>
    <w:p w14:paraId="3DC926BF" w14:textId="7BAA3DCE" w:rsidR="003B5D7D" w:rsidRDefault="003B5D7D" w:rsidP="003B5D7D">
      <w:pPr>
        <w:rPr>
          <w:sz w:val="24"/>
        </w:rPr>
      </w:pPr>
      <w:r w:rsidRPr="003B5D7D">
        <w:rPr>
          <w:sz w:val="24"/>
        </w:rPr>
        <w:t>A:</w:t>
      </w:r>
      <w:r w:rsidRPr="003B5D7D">
        <w:rPr>
          <w:sz w:val="24"/>
        </w:rPr>
        <w:tab/>
        <w:t xml:space="preserve">Varies. nmap scan and check port 80, run a process list on the server and look for httpd, run a web browser and check the server IP address similar to: http://192.168.17.128 </w:t>
      </w:r>
    </w:p>
    <w:p w14:paraId="4D11FF45" w14:textId="77777777" w:rsidR="003B5D7D" w:rsidRPr="003B5D7D" w:rsidRDefault="003B5D7D" w:rsidP="003B5D7D">
      <w:pPr>
        <w:rPr>
          <w:sz w:val="24"/>
        </w:rPr>
      </w:pPr>
    </w:p>
    <w:p w14:paraId="68E042A7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 xml:space="preserve">Q: </w:t>
      </w:r>
      <w:r w:rsidRPr="003B5D7D">
        <w:rPr>
          <w:b/>
          <w:sz w:val="24"/>
        </w:rPr>
        <w:tab/>
        <w:t>What web page comes up?</w:t>
      </w:r>
    </w:p>
    <w:p w14:paraId="7E69F5A1" w14:textId="118E6DDB" w:rsidR="003B5D7D" w:rsidRDefault="003B5D7D" w:rsidP="003B5D7D">
      <w:pPr>
        <w:rPr>
          <w:sz w:val="24"/>
        </w:rPr>
      </w:pPr>
      <w:r w:rsidRPr="003B5D7D">
        <w:rPr>
          <w:sz w:val="24"/>
        </w:rPr>
        <w:t xml:space="preserve">A: </w:t>
      </w:r>
      <w:r w:rsidRPr="003B5D7D">
        <w:rPr>
          <w:sz w:val="24"/>
        </w:rPr>
        <w:tab/>
        <w:t>Should be the Apache or RedHat default page. For example: "RedHat Enterprise Linux Test Page"</w:t>
      </w:r>
    </w:p>
    <w:p w14:paraId="201932A4" w14:textId="77777777" w:rsidR="003B5D7D" w:rsidRPr="003B5D7D" w:rsidRDefault="003B5D7D" w:rsidP="003B5D7D">
      <w:pPr>
        <w:rPr>
          <w:sz w:val="24"/>
        </w:rPr>
      </w:pPr>
    </w:p>
    <w:p w14:paraId="42011015" w14:textId="77777777" w:rsidR="003B5D7D" w:rsidRPr="003B5D7D" w:rsidRDefault="003B5D7D" w:rsidP="003B5D7D">
      <w:pPr>
        <w:rPr>
          <w:b/>
          <w:sz w:val="24"/>
        </w:rPr>
      </w:pPr>
      <w:r w:rsidRPr="003B5D7D">
        <w:rPr>
          <w:b/>
          <w:sz w:val="24"/>
        </w:rPr>
        <w:t xml:space="preserve">Q: </w:t>
      </w:r>
      <w:r w:rsidRPr="003B5D7D">
        <w:rPr>
          <w:b/>
          <w:sz w:val="24"/>
        </w:rPr>
        <w:tab/>
        <w:t>What web page comes up?</w:t>
      </w:r>
    </w:p>
    <w:p w14:paraId="3DD2D35D" w14:textId="6138D8AA" w:rsidR="003B5D7D" w:rsidRDefault="003B5D7D" w:rsidP="003B5D7D">
      <w:pPr>
        <w:rPr>
          <w:sz w:val="24"/>
        </w:rPr>
      </w:pPr>
      <w:r w:rsidRPr="003B5D7D">
        <w:rPr>
          <w:sz w:val="24"/>
        </w:rPr>
        <w:t xml:space="preserve">A: </w:t>
      </w:r>
      <w:r w:rsidRPr="003B5D7D">
        <w:rPr>
          <w:sz w:val="24"/>
        </w:rPr>
        <w:tab/>
        <w:t>"Welcome!"</w:t>
      </w:r>
    </w:p>
    <w:p w14:paraId="5CDCE9CB" w14:textId="77777777" w:rsidR="003B5D7D" w:rsidRPr="003B5D7D" w:rsidRDefault="003B5D7D" w:rsidP="003B5D7D">
      <w:pPr>
        <w:rPr>
          <w:sz w:val="24"/>
        </w:rPr>
      </w:pPr>
    </w:p>
    <w:p w14:paraId="5C03798A" w14:textId="77777777" w:rsidR="003B5D7D" w:rsidRPr="003B5D7D" w:rsidRDefault="003B5D7D" w:rsidP="003B5D7D">
      <w:pPr>
        <w:rPr>
          <w:b/>
          <w:sz w:val="24"/>
          <w:szCs w:val="24"/>
        </w:rPr>
      </w:pPr>
      <w:r w:rsidRPr="003B5D7D">
        <w:rPr>
          <w:b/>
          <w:sz w:val="24"/>
          <w:szCs w:val="24"/>
        </w:rPr>
        <w:t>Q:</w:t>
      </w:r>
      <w:r w:rsidRPr="003B5D7D">
        <w:rPr>
          <w:b/>
          <w:sz w:val="24"/>
          <w:szCs w:val="24"/>
        </w:rPr>
        <w:tab/>
        <w:t>What does the directive "AllowOverride All" mean?</w:t>
      </w:r>
    </w:p>
    <w:p w14:paraId="0C5A8C69" w14:textId="6790B31D" w:rsidR="003B5D7D" w:rsidRDefault="003B5D7D" w:rsidP="003B5D7D">
      <w:pPr>
        <w:rPr>
          <w:sz w:val="24"/>
          <w:szCs w:val="24"/>
        </w:rPr>
      </w:pPr>
      <w:r w:rsidRPr="003B5D7D">
        <w:rPr>
          <w:sz w:val="24"/>
          <w:szCs w:val="24"/>
        </w:rPr>
        <w:t>A:</w:t>
      </w:r>
      <w:r w:rsidRPr="003B5D7D">
        <w:rPr>
          <w:sz w:val="24"/>
          <w:szCs w:val="24"/>
        </w:rPr>
        <w:tab/>
        <w:t>When the server finds an .htaccess file (as specified by AccessFileName), it needs to know which directives declared in that file can override earlier configuration directives.</w:t>
      </w:r>
    </w:p>
    <w:p w14:paraId="353449B6" w14:textId="77777777" w:rsidR="003B5D7D" w:rsidRPr="003B5D7D" w:rsidRDefault="003B5D7D" w:rsidP="003B5D7D">
      <w:pPr>
        <w:rPr>
          <w:sz w:val="24"/>
          <w:szCs w:val="24"/>
        </w:rPr>
      </w:pPr>
    </w:p>
    <w:p w14:paraId="08C9537E" w14:textId="77777777" w:rsidR="003B5D7D" w:rsidRPr="003B5D7D" w:rsidRDefault="003B5D7D" w:rsidP="003B5D7D">
      <w:pPr>
        <w:rPr>
          <w:b/>
          <w:sz w:val="24"/>
          <w:szCs w:val="24"/>
        </w:rPr>
      </w:pPr>
      <w:r w:rsidRPr="003B5D7D">
        <w:rPr>
          <w:b/>
          <w:sz w:val="24"/>
          <w:szCs w:val="24"/>
        </w:rPr>
        <w:t>Q:</w:t>
      </w:r>
      <w:r w:rsidRPr="003B5D7D">
        <w:rPr>
          <w:b/>
          <w:sz w:val="24"/>
          <w:szCs w:val="24"/>
        </w:rPr>
        <w:tab/>
        <w:t>What is the purpose of an .htaccess file?</w:t>
      </w:r>
    </w:p>
    <w:p w14:paraId="2E94B6DB" w14:textId="7B1B8176" w:rsidR="003B5D7D" w:rsidRDefault="003B5D7D" w:rsidP="003B5D7D">
      <w:pPr>
        <w:rPr>
          <w:sz w:val="24"/>
          <w:szCs w:val="24"/>
        </w:rPr>
      </w:pPr>
      <w:r w:rsidRPr="003B5D7D">
        <w:rPr>
          <w:sz w:val="24"/>
          <w:szCs w:val="24"/>
        </w:rPr>
        <w:t>A:</w:t>
      </w:r>
      <w:r w:rsidRPr="003B5D7D">
        <w:rPr>
          <w:sz w:val="24"/>
          <w:szCs w:val="24"/>
        </w:rPr>
        <w:tab/>
        <w:t>To enable/disable additional functionality and features that the Apache Web Server software has to offer.</w:t>
      </w:r>
    </w:p>
    <w:p w14:paraId="69428C84" w14:textId="77777777" w:rsidR="003B5D7D" w:rsidRPr="003B5D7D" w:rsidRDefault="003B5D7D" w:rsidP="003B5D7D">
      <w:pPr>
        <w:rPr>
          <w:sz w:val="24"/>
          <w:szCs w:val="24"/>
        </w:rPr>
      </w:pPr>
    </w:p>
    <w:p w14:paraId="1A37BE3C" w14:textId="77777777" w:rsidR="003B5D7D" w:rsidRPr="003B5D7D" w:rsidRDefault="003B5D7D" w:rsidP="003B5D7D">
      <w:pPr>
        <w:rPr>
          <w:b/>
          <w:sz w:val="24"/>
          <w:szCs w:val="24"/>
        </w:rPr>
      </w:pPr>
      <w:r w:rsidRPr="003B5D7D">
        <w:rPr>
          <w:b/>
          <w:sz w:val="24"/>
          <w:szCs w:val="24"/>
        </w:rPr>
        <w:t>Q:</w:t>
      </w:r>
      <w:r w:rsidRPr="003B5D7D">
        <w:rPr>
          <w:b/>
          <w:sz w:val="24"/>
          <w:szCs w:val="24"/>
        </w:rPr>
        <w:tab/>
        <w:t>How can you restart httpd?</w:t>
      </w:r>
    </w:p>
    <w:p w14:paraId="6789D2FE" w14:textId="77777777" w:rsidR="003B5D7D" w:rsidRPr="003B5D7D" w:rsidRDefault="003B5D7D" w:rsidP="003B5D7D">
      <w:pPr>
        <w:rPr>
          <w:sz w:val="24"/>
          <w:szCs w:val="24"/>
        </w:rPr>
      </w:pPr>
      <w:r w:rsidRPr="003B5D7D">
        <w:rPr>
          <w:sz w:val="24"/>
          <w:szCs w:val="24"/>
        </w:rPr>
        <w:t>A:</w:t>
      </w:r>
      <w:r w:rsidRPr="003B5D7D">
        <w:rPr>
          <w:sz w:val="24"/>
          <w:szCs w:val="24"/>
        </w:rPr>
        <w:tab/>
        <w:t>Varies. # service restart httpd. /etc/init.d/httpd restart. Reboot the computer.</w:t>
      </w:r>
    </w:p>
    <w:p w14:paraId="2D705A41" w14:textId="77777777" w:rsidR="003B5D7D" w:rsidRPr="003B5D7D" w:rsidRDefault="003B5D7D" w:rsidP="003B5D7D">
      <w:pPr>
        <w:rPr>
          <w:sz w:val="24"/>
          <w:szCs w:val="24"/>
        </w:rPr>
      </w:pPr>
    </w:p>
    <w:p w14:paraId="4A432C61" w14:textId="77777777" w:rsidR="003B5D7D" w:rsidRPr="003B5D7D" w:rsidRDefault="003B5D7D" w:rsidP="003B5D7D">
      <w:pPr>
        <w:rPr>
          <w:b/>
          <w:sz w:val="24"/>
          <w:szCs w:val="24"/>
        </w:rPr>
      </w:pPr>
      <w:r w:rsidRPr="003B5D7D">
        <w:rPr>
          <w:b/>
          <w:sz w:val="24"/>
          <w:szCs w:val="24"/>
        </w:rPr>
        <w:t>Q:</w:t>
      </w:r>
      <w:r w:rsidRPr="003B5D7D">
        <w:rPr>
          <w:b/>
          <w:sz w:val="24"/>
          <w:szCs w:val="24"/>
        </w:rPr>
        <w:tab/>
        <w:t>What page is now displayed?</w:t>
      </w:r>
    </w:p>
    <w:p w14:paraId="0E0A6AFF" w14:textId="7A5CCA8B" w:rsidR="003B5D7D" w:rsidRDefault="003B5D7D" w:rsidP="003B5D7D">
      <w:pPr>
        <w:rPr>
          <w:sz w:val="24"/>
          <w:szCs w:val="24"/>
        </w:rPr>
      </w:pPr>
      <w:r w:rsidRPr="003B5D7D">
        <w:rPr>
          <w:sz w:val="24"/>
          <w:szCs w:val="24"/>
        </w:rPr>
        <w:t>A:</w:t>
      </w:r>
      <w:r w:rsidRPr="003B5D7D">
        <w:rPr>
          <w:sz w:val="24"/>
          <w:szCs w:val="24"/>
        </w:rPr>
        <w:tab/>
        <w:t>"Welcome Authenticated user!"</w:t>
      </w:r>
    </w:p>
    <w:p w14:paraId="54D33B31" w14:textId="77777777" w:rsidR="003B5D7D" w:rsidRPr="003B5D7D" w:rsidRDefault="003B5D7D" w:rsidP="003B5D7D">
      <w:pPr>
        <w:rPr>
          <w:sz w:val="24"/>
          <w:szCs w:val="24"/>
        </w:rPr>
      </w:pPr>
    </w:p>
    <w:p w14:paraId="40B75F60" w14:textId="77777777" w:rsidR="003B5D7D" w:rsidRPr="003B5D7D" w:rsidRDefault="003B5D7D" w:rsidP="003B5D7D">
      <w:pPr>
        <w:rPr>
          <w:b/>
          <w:sz w:val="24"/>
          <w:szCs w:val="24"/>
        </w:rPr>
      </w:pPr>
      <w:r w:rsidRPr="003B5D7D">
        <w:rPr>
          <w:b/>
          <w:sz w:val="24"/>
          <w:szCs w:val="24"/>
        </w:rPr>
        <w:t>Q:</w:t>
      </w:r>
      <w:r w:rsidRPr="003B5D7D">
        <w:rPr>
          <w:b/>
          <w:sz w:val="24"/>
          <w:szCs w:val="24"/>
        </w:rPr>
        <w:tab/>
        <w:t>What is contained in these files?</w:t>
      </w:r>
    </w:p>
    <w:p w14:paraId="55D2BC31" w14:textId="113F4FCA" w:rsidR="003B5D7D" w:rsidRDefault="003B5D7D" w:rsidP="003B5D7D">
      <w:pPr>
        <w:rPr>
          <w:sz w:val="24"/>
          <w:szCs w:val="24"/>
        </w:rPr>
      </w:pPr>
      <w:r w:rsidRPr="003B5D7D">
        <w:rPr>
          <w:sz w:val="24"/>
          <w:szCs w:val="24"/>
        </w:rPr>
        <w:t>A:</w:t>
      </w:r>
      <w:r w:rsidRPr="003B5D7D">
        <w:rPr>
          <w:sz w:val="24"/>
          <w:szCs w:val="24"/>
        </w:rPr>
        <w:tab/>
        <w:t>Client access records and server errors</w:t>
      </w:r>
    </w:p>
    <w:p w14:paraId="44E4A531" w14:textId="77777777" w:rsidR="003B5D7D" w:rsidRPr="003B5D7D" w:rsidRDefault="003B5D7D" w:rsidP="003B5D7D">
      <w:pPr>
        <w:rPr>
          <w:sz w:val="24"/>
          <w:szCs w:val="24"/>
        </w:rPr>
      </w:pPr>
      <w:bookmarkStart w:id="1" w:name="_GoBack"/>
      <w:bookmarkEnd w:id="1"/>
    </w:p>
    <w:p w14:paraId="108A873C" w14:textId="77777777" w:rsidR="003B5D7D" w:rsidRPr="003B5D7D" w:rsidRDefault="003B5D7D" w:rsidP="003B5D7D">
      <w:pPr>
        <w:rPr>
          <w:b/>
          <w:sz w:val="24"/>
          <w:szCs w:val="24"/>
        </w:rPr>
      </w:pPr>
      <w:r w:rsidRPr="003B5D7D">
        <w:rPr>
          <w:b/>
          <w:sz w:val="24"/>
          <w:szCs w:val="24"/>
        </w:rPr>
        <w:t>Q:</w:t>
      </w:r>
      <w:r w:rsidRPr="003B5D7D">
        <w:rPr>
          <w:b/>
          <w:sz w:val="24"/>
          <w:szCs w:val="24"/>
        </w:rPr>
        <w:tab/>
        <w:t>What other open source web server software packages are available?</w:t>
      </w:r>
    </w:p>
    <w:p w14:paraId="2D72BDB3" w14:textId="77777777" w:rsidR="003B5D7D" w:rsidRPr="003B5D7D" w:rsidRDefault="003B5D7D" w:rsidP="003B5D7D">
      <w:pPr>
        <w:rPr>
          <w:sz w:val="24"/>
          <w:szCs w:val="24"/>
        </w:rPr>
      </w:pPr>
      <w:r w:rsidRPr="003B5D7D">
        <w:rPr>
          <w:sz w:val="24"/>
          <w:szCs w:val="24"/>
        </w:rPr>
        <w:t>A:</w:t>
      </w:r>
      <w:r w:rsidRPr="003B5D7D">
        <w:rPr>
          <w:sz w:val="24"/>
          <w:szCs w:val="24"/>
        </w:rPr>
        <w:tab/>
        <w:t>Varies. Lots. nginx, lighttpd, many more.</w:t>
      </w:r>
    </w:p>
    <w:p w14:paraId="681A08BD" w14:textId="77777777" w:rsidR="003B5D7D" w:rsidRDefault="003B5D7D" w:rsidP="00CD7D58">
      <w:pPr>
        <w:rPr>
          <w:sz w:val="24"/>
          <w:szCs w:val="24"/>
        </w:rPr>
      </w:pPr>
    </w:p>
    <w:p w14:paraId="4E246F7F" w14:textId="77777777" w:rsidR="007F4115" w:rsidRPr="0029686B" w:rsidRDefault="007F4115" w:rsidP="00E13F36">
      <w:pPr>
        <w:rPr>
          <w:color w:val="1481AB"/>
          <w:sz w:val="24"/>
          <w:szCs w:val="24"/>
        </w:rPr>
      </w:pPr>
    </w:p>
    <w:p w14:paraId="66D63499" w14:textId="77777777" w:rsidR="007F4115" w:rsidRPr="0029686B" w:rsidRDefault="007F4115" w:rsidP="001C23A4">
      <w:pPr>
        <w:spacing w:after="0"/>
        <w:ind w:left="720"/>
        <w:rPr>
          <w:color w:val="1481AB"/>
          <w:sz w:val="24"/>
          <w:szCs w:val="24"/>
        </w:rPr>
      </w:pPr>
      <w:bookmarkStart w:id="2" w:name="_bookmark2"/>
      <w:bookmarkEnd w:id="2"/>
    </w:p>
    <w:sectPr w:rsidR="007F4115" w:rsidRPr="0029686B" w:rsidSect="002032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D74D0" w14:textId="77777777" w:rsidR="00593B71" w:rsidRDefault="00593B71">
      <w:r>
        <w:separator/>
      </w:r>
    </w:p>
  </w:endnote>
  <w:endnote w:type="continuationSeparator" w:id="0">
    <w:p w14:paraId="0680ED14" w14:textId="77777777" w:rsidR="00593B71" w:rsidRDefault="00593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A13D4" w14:textId="77777777" w:rsidR="007F4115" w:rsidRDefault="007F4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041E2" w14:textId="78D2B894" w:rsidR="007F4115" w:rsidRDefault="00593B71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106D20CF">
        <v:rect id="_x0000_i1025" style="width:479pt;height:1pt" o:hralign="center" o:hrstd="t" o:hrnoshade="t" o:hr="t" fillcolor="#1cade4" stroked="f"/>
      </w:pict>
    </w:r>
    <w:r w:rsidR="007F4115">
      <w:rPr>
        <w:rFonts w:ascii="Calibri" w:hAnsi="Calibri"/>
        <w:sz w:val="14"/>
      </w:rPr>
      <w:tab/>
      <w:t xml:space="preserve"> </w:t>
    </w:r>
    <w:r w:rsidR="007F4115" w:rsidRPr="00A517CC">
      <w:rPr>
        <w:rFonts w:ascii="Calibri" w:hAnsi="Calibri"/>
        <w:sz w:val="14"/>
      </w:rPr>
      <w:t xml:space="preserve">Page | </w:t>
    </w:r>
    <w:r w:rsidR="007F4115" w:rsidRPr="00A517CC">
      <w:rPr>
        <w:rFonts w:ascii="Calibri" w:hAnsi="Calibri"/>
        <w:sz w:val="14"/>
      </w:rPr>
      <w:fldChar w:fldCharType="begin"/>
    </w:r>
    <w:r w:rsidR="007F4115" w:rsidRPr="00A517CC">
      <w:rPr>
        <w:rFonts w:ascii="Calibri" w:hAnsi="Calibri"/>
        <w:sz w:val="14"/>
      </w:rPr>
      <w:instrText xml:space="preserve"> PAGE   \* MERGEFORMAT </w:instrText>
    </w:r>
    <w:r w:rsidR="007F4115" w:rsidRPr="00A517CC">
      <w:rPr>
        <w:rFonts w:ascii="Calibri" w:hAnsi="Calibri"/>
        <w:sz w:val="14"/>
      </w:rPr>
      <w:fldChar w:fldCharType="separate"/>
    </w:r>
    <w:r w:rsidR="003B5D7D">
      <w:rPr>
        <w:rFonts w:ascii="Calibri" w:hAnsi="Calibri"/>
        <w:noProof/>
        <w:sz w:val="14"/>
      </w:rPr>
      <w:t>3</w:t>
    </w:r>
    <w:r w:rsidR="007F4115" w:rsidRPr="00A517CC">
      <w:rPr>
        <w:rFonts w:ascii="Calibri" w:hAnsi="Calibri"/>
        <w:sz w:val="14"/>
      </w:rPr>
      <w:fldChar w:fldCharType="end"/>
    </w:r>
    <w:r w:rsidR="007F4115">
      <w:rPr>
        <w:rFonts w:ascii="Calibri" w:hAnsi="Calibri"/>
        <w:sz w:val="14"/>
      </w:rPr>
      <w:t xml:space="preserve"> </w:t>
    </w:r>
  </w:p>
  <w:p w14:paraId="3B8C517F" w14:textId="714C36F1" w:rsidR="007F4115" w:rsidRPr="00A7799E" w:rsidRDefault="00CD6DBA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45905202" wp14:editId="323689AB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4115">
      <w:rPr>
        <w:rFonts w:ascii="Calibri" w:hAnsi="Calibri"/>
        <w:sz w:val="14"/>
      </w:rPr>
      <w:t xml:space="preserve">  </w:t>
    </w:r>
    <w:r w:rsidR="007F4115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7F4115" w:rsidRPr="00A7799E">
        <w:rPr>
          <w:rStyle w:val="Hyperlink"/>
          <w:rFonts w:ascii="Calibri" w:hAnsi="Calibri"/>
          <w:sz w:val="14"/>
        </w:rPr>
        <w:t>Creative Commons Attribution</w:t>
      </w:r>
      <w:r w:rsidR="007F4115">
        <w:rPr>
          <w:rStyle w:val="Hyperlink"/>
          <w:rFonts w:ascii="Calibri" w:hAnsi="Calibri"/>
          <w:sz w:val="14"/>
        </w:rPr>
        <w:t xml:space="preserve"> 4.0</w:t>
      </w:r>
      <w:r w:rsidR="007F4115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7F4115">
      <w:rPr>
        <w:rStyle w:val="Hyperlink"/>
        <w:rFonts w:ascii="Calibri" w:hAnsi="Calibri"/>
        <w:sz w:val="14"/>
      </w:rPr>
      <w:t xml:space="preserve"> </w:t>
    </w:r>
    <w:r w:rsidR="007F4115">
      <w:rPr>
        <w:rFonts w:ascii="Calibri" w:hAnsi="Calibri"/>
        <w:sz w:val="14"/>
      </w:rPr>
      <w:t xml:space="preserve">©2017 </w:t>
    </w:r>
    <w:hyperlink r:id="rId3" w:history="1">
      <w:r w:rsidR="007F4115"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="007F4115" w:rsidRPr="00347B71">
      <w:rPr>
        <w:rFonts w:ascii="Calibri" w:hAnsi="Calibri"/>
        <w:sz w:val="14"/>
      </w:rPr>
      <w:t xml:space="preserve"> (C5)</w:t>
    </w:r>
    <w:r w:rsidR="007F4115"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BEBA1" w14:textId="5729E8B8" w:rsidR="007F4115" w:rsidRDefault="00593B71" w:rsidP="004C235A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4CA6E207">
        <v:rect id="_x0000_i1026" style="width:479pt;height:1pt" o:hralign="center" o:hrstd="t" o:hrnoshade="t" o:hr="t" fillcolor="#1cade4" stroked="f"/>
      </w:pict>
    </w:r>
    <w:r w:rsidR="007F4115">
      <w:rPr>
        <w:rFonts w:ascii="Calibri" w:hAnsi="Calibri"/>
        <w:sz w:val="14"/>
      </w:rPr>
      <w:tab/>
      <w:t xml:space="preserve"> </w:t>
    </w:r>
    <w:r w:rsidR="007F4115" w:rsidRPr="00A517CC">
      <w:rPr>
        <w:rFonts w:ascii="Calibri" w:hAnsi="Calibri"/>
        <w:sz w:val="14"/>
      </w:rPr>
      <w:t xml:space="preserve">Page | </w:t>
    </w:r>
    <w:r w:rsidR="007F4115" w:rsidRPr="00A517CC">
      <w:rPr>
        <w:rFonts w:ascii="Calibri" w:hAnsi="Calibri"/>
        <w:sz w:val="14"/>
      </w:rPr>
      <w:fldChar w:fldCharType="begin"/>
    </w:r>
    <w:r w:rsidR="007F4115" w:rsidRPr="00A517CC">
      <w:rPr>
        <w:rFonts w:ascii="Calibri" w:hAnsi="Calibri"/>
        <w:sz w:val="14"/>
      </w:rPr>
      <w:instrText xml:space="preserve"> PAGE   \* MERGEFORMAT </w:instrText>
    </w:r>
    <w:r w:rsidR="007F4115"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1</w:t>
    </w:r>
    <w:r w:rsidR="007F4115" w:rsidRPr="00A517CC">
      <w:rPr>
        <w:rFonts w:ascii="Calibri" w:hAnsi="Calibri"/>
        <w:sz w:val="14"/>
      </w:rPr>
      <w:fldChar w:fldCharType="end"/>
    </w:r>
    <w:r w:rsidR="007F4115">
      <w:rPr>
        <w:rFonts w:ascii="Calibri" w:hAnsi="Calibri"/>
        <w:sz w:val="14"/>
      </w:rPr>
      <w:t xml:space="preserve"> </w:t>
    </w:r>
  </w:p>
  <w:p w14:paraId="771B4E29" w14:textId="390542D6" w:rsidR="007F4115" w:rsidRPr="004C235A" w:rsidRDefault="00CD6DBA" w:rsidP="004C235A">
    <w:pPr>
      <w:spacing w:before="0"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393A1570" wp14:editId="477D9D3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4115">
      <w:rPr>
        <w:rFonts w:ascii="Calibri" w:hAnsi="Calibri"/>
        <w:sz w:val="14"/>
      </w:rPr>
      <w:t xml:space="preserve">  </w:t>
    </w:r>
    <w:r w:rsidR="007F4115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7F4115" w:rsidRPr="00A7799E">
        <w:rPr>
          <w:rStyle w:val="Hyperlink"/>
          <w:rFonts w:ascii="Calibri" w:hAnsi="Calibri"/>
          <w:sz w:val="14"/>
        </w:rPr>
        <w:t>Creative Commons Attribution</w:t>
      </w:r>
      <w:r w:rsidR="007F4115">
        <w:rPr>
          <w:rStyle w:val="Hyperlink"/>
          <w:rFonts w:ascii="Calibri" w:hAnsi="Calibri"/>
          <w:sz w:val="14"/>
        </w:rPr>
        <w:t xml:space="preserve"> 4.0</w:t>
      </w:r>
      <w:r w:rsidR="007F4115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7F4115">
      <w:rPr>
        <w:rStyle w:val="Hyperlink"/>
        <w:rFonts w:ascii="Calibri" w:hAnsi="Calibri"/>
        <w:sz w:val="14"/>
      </w:rPr>
      <w:t xml:space="preserve"> </w:t>
    </w:r>
    <w:r w:rsidR="007F4115">
      <w:rPr>
        <w:rFonts w:ascii="Calibri" w:hAnsi="Calibri"/>
        <w:sz w:val="14"/>
      </w:rPr>
      <w:t xml:space="preserve">©2017 </w:t>
    </w:r>
  </w:p>
  <w:p w14:paraId="6D927074" w14:textId="77777777" w:rsidR="007F4115" w:rsidRDefault="007F4115" w:rsidP="004C235A">
    <w:pPr>
      <w:pStyle w:val="Footer"/>
      <w:spacing w:before="0" w:after="0" w:line="240" w:lineRule="auto"/>
      <w:jc w:val="right"/>
      <w:rPr>
        <w:rFonts w:ascii="Calibri" w:hAnsi="Calibri"/>
        <w:sz w:val="14"/>
      </w:rPr>
    </w:pPr>
  </w:p>
  <w:p w14:paraId="25F11232" w14:textId="77777777" w:rsidR="007F4115" w:rsidRPr="00D40DB9" w:rsidRDefault="007F4115" w:rsidP="00D40DB9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sz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8D1D4" w14:textId="77777777" w:rsidR="00593B71" w:rsidRDefault="00593B71">
      <w:r>
        <w:separator/>
      </w:r>
    </w:p>
  </w:footnote>
  <w:footnote w:type="continuationSeparator" w:id="0">
    <w:p w14:paraId="0A6DB017" w14:textId="77777777" w:rsidR="00593B71" w:rsidRDefault="00593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815AD" w14:textId="77777777" w:rsidR="007F4115" w:rsidRDefault="007F4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E4FE0" w14:textId="77777777" w:rsidR="007F4115" w:rsidRDefault="007F4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241F" w14:textId="77777777" w:rsidR="007F4115" w:rsidRPr="0020324C" w:rsidRDefault="007F4115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attachedTemplate r:id="rId1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ED4"/>
    <w:rsid w:val="00006B32"/>
    <w:rsid w:val="00010706"/>
    <w:rsid w:val="000211A1"/>
    <w:rsid w:val="000A4BDE"/>
    <w:rsid w:val="000F2971"/>
    <w:rsid w:val="000F3AD6"/>
    <w:rsid w:val="001C23A4"/>
    <w:rsid w:val="001E1DF6"/>
    <w:rsid w:val="001E4426"/>
    <w:rsid w:val="001E68C2"/>
    <w:rsid w:val="0020324C"/>
    <w:rsid w:val="00213A7C"/>
    <w:rsid w:val="00235FE8"/>
    <w:rsid w:val="0029686B"/>
    <w:rsid w:val="002C4B43"/>
    <w:rsid w:val="002E41EC"/>
    <w:rsid w:val="002E7E76"/>
    <w:rsid w:val="002F2CEF"/>
    <w:rsid w:val="00313533"/>
    <w:rsid w:val="0032640A"/>
    <w:rsid w:val="00347B71"/>
    <w:rsid w:val="00350047"/>
    <w:rsid w:val="003B5D7D"/>
    <w:rsid w:val="003C4E7E"/>
    <w:rsid w:val="003C57A9"/>
    <w:rsid w:val="004A1E75"/>
    <w:rsid w:val="004C235A"/>
    <w:rsid w:val="0051152D"/>
    <w:rsid w:val="00545D68"/>
    <w:rsid w:val="00555F86"/>
    <w:rsid w:val="005924F3"/>
    <w:rsid w:val="00593B71"/>
    <w:rsid w:val="00613AB8"/>
    <w:rsid w:val="00651DF0"/>
    <w:rsid w:val="006C5280"/>
    <w:rsid w:val="006D3E1E"/>
    <w:rsid w:val="006D46F1"/>
    <w:rsid w:val="00714366"/>
    <w:rsid w:val="00751B0B"/>
    <w:rsid w:val="007B5098"/>
    <w:rsid w:val="007D6C92"/>
    <w:rsid w:val="007F4115"/>
    <w:rsid w:val="008308D9"/>
    <w:rsid w:val="008C72D2"/>
    <w:rsid w:val="008C7E92"/>
    <w:rsid w:val="008D5430"/>
    <w:rsid w:val="0092482E"/>
    <w:rsid w:val="0095227A"/>
    <w:rsid w:val="009B1AE2"/>
    <w:rsid w:val="00A13ECF"/>
    <w:rsid w:val="00A517CC"/>
    <w:rsid w:val="00A565F1"/>
    <w:rsid w:val="00A76C1E"/>
    <w:rsid w:val="00A7799E"/>
    <w:rsid w:val="00B10FD5"/>
    <w:rsid w:val="00B11EB6"/>
    <w:rsid w:val="00B71E53"/>
    <w:rsid w:val="00BA6B8E"/>
    <w:rsid w:val="00BB1AD8"/>
    <w:rsid w:val="00BC3835"/>
    <w:rsid w:val="00BE6ED4"/>
    <w:rsid w:val="00C228D3"/>
    <w:rsid w:val="00C27DAD"/>
    <w:rsid w:val="00C6214B"/>
    <w:rsid w:val="00C76BCE"/>
    <w:rsid w:val="00CD551A"/>
    <w:rsid w:val="00CD6DBA"/>
    <w:rsid w:val="00CD7D58"/>
    <w:rsid w:val="00D07D29"/>
    <w:rsid w:val="00D07F43"/>
    <w:rsid w:val="00D201BB"/>
    <w:rsid w:val="00D40DB9"/>
    <w:rsid w:val="00D73DE0"/>
    <w:rsid w:val="00DC0C38"/>
    <w:rsid w:val="00DF2652"/>
    <w:rsid w:val="00E13F36"/>
    <w:rsid w:val="00E314A3"/>
    <w:rsid w:val="00EB4C8E"/>
    <w:rsid w:val="00EB5F36"/>
    <w:rsid w:val="00EC6AF1"/>
    <w:rsid w:val="00ED65F5"/>
    <w:rsid w:val="00EE1317"/>
    <w:rsid w:val="00EE1FD8"/>
    <w:rsid w:val="00EE3147"/>
    <w:rsid w:val="00F0022F"/>
    <w:rsid w:val="00F6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0F6F1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FD5"/>
    <w:pPr>
      <w:spacing w:before="100" w:after="200" w:line="276" w:lineRule="auto"/>
    </w:pPr>
    <w:rPr>
      <w:rFonts w:ascii="Verdana" w:hAnsi="Verdana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29686B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0F2971"/>
    <w:pPr>
      <w:pBdr>
        <w:top w:val="single" w:sz="24" w:space="0" w:color="D1EEF9"/>
        <w:left w:val="single" w:sz="24" w:space="0" w:color="D1EEF9"/>
        <w:bottom w:val="single" w:sz="24" w:space="0" w:color="D1EEF9"/>
        <w:right w:val="single" w:sz="24" w:space="0" w:color="D1EEF9"/>
      </w:pBdr>
      <w:shd w:val="clear" w:color="auto" w:fill="D1EEF9"/>
      <w:spacing w:after="0"/>
      <w:jc w:val="center"/>
      <w:outlineLvl w:val="1"/>
    </w:pPr>
    <w:rPr>
      <w:rFonts w:ascii="Century Gothic" w:hAnsi="Century Gothic"/>
      <w:b/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686B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2971"/>
    <w:rPr>
      <w:rFonts w:ascii="Century Gothic" w:hAnsi="Century Gothic" w:cs="Times New Roman"/>
      <w:b/>
      <w:caps/>
      <w:spacing w:val="15"/>
      <w:sz w:val="22"/>
      <w:shd w:val="clear" w:color="auto" w:fill="D1EEF9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6D46F1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6D46F1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6D46F1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6D46F1"/>
    <w:pPr>
      <w:ind w:left="1540"/>
    </w:pPr>
    <w:rPr>
      <w:rFonts w:ascii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C598E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6D46F1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6D46F1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Word_C5_Module_CC_license.dotx</Template>
  <TotalTime>1</TotalTime>
  <Pages>3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Todd Arney</cp:lastModifiedBy>
  <cp:revision>3</cp:revision>
  <dcterms:created xsi:type="dcterms:W3CDTF">2017-08-03T21:00:00Z</dcterms:created>
  <dcterms:modified xsi:type="dcterms:W3CDTF">2018-02-21T19:23:00Z</dcterms:modified>
</cp:coreProperties>
</file>